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782"/>
        <w:gridCol w:w="3402"/>
      </w:tblGrid>
      <w:tr w:rsidR="00C953FE" w:rsidRPr="00C953FE" w14:paraId="157A3A81" w14:textId="77777777" w:rsidTr="00C953FE">
        <w:trPr>
          <w:cantSplit/>
        </w:trPr>
        <w:tc>
          <w:tcPr>
            <w:tcW w:w="1104" w:type="dxa"/>
            <w:vMerge w:val="restart"/>
            <w:vAlign w:val="center"/>
          </w:tcPr>
          <w:p w14:paraId="50B061F8" w14:textId="77777777" w:rsidR="00C953FE" w:rsidRPr="00C953FE" w:rsidRDefault="00C953FE" w:rsidP="00C953F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C953FE">
              <w:rPr>
                <w:rFonts w:ascii="Times New Roman" w:hAnsi="Times New Roman"/>
                <w:noProof/>
              </w:rPr>
              <w:drawing>
                <wp:inline distT="0" distB="0" distL="0" distR="0" wp14:anchorId="233AAA8A" wp14:editId="1CAD26E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9AB4E46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C953FE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BE68B7A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953F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953F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819C11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0"/>
              </w:rPr>
            </w:pPr>
            <w:r w:rsidRPr="00C953FE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C953FE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254CFC5D" w14:textId="7F13577E" w:rsidR="00C953FE" w:rsidRPr="00C953FE" w:rsidRDefault="00C953FE" w:rsidP="00C953F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131A2">
              <w:rPr>
                <w:sz w:val="32"/>
              </w:rPr>
              <w:t>141</w:t>
            </w:r>
          </w:p>
        </w:tc>
      </w:tr>
      <w:tr w:rsidR="00C953FE" w:rsidRPr="00C953FE" w14:paraId="06370AC0" w14:textId="77777777" w:rsidTr="00C953FE">
        <w:trPr>
          <w:cantSplit/>
        </w:trPr>
        <w:tc>
          <w:tcPr>
            <w:tcW w:w="1104" w:type="dxa"/>
            <w:vMerge/>
          </w:tcPr>
          <w:p w14:paraId="0D231B9E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6E72B15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D6C7E53" w14:textId="37642F09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953FE" w:rsidRPr="00C953FE" w14:paraId="597CAB3C" w14:textId="77777777" w:rsidTr="00C953F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8A41E00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B1FACF6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93B0D5F" w14:textId="77777777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3FE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953FE" w:rsidRPr="00C953FE" w14:paraId="74114D51" w14:textId="77777777" w:rsidTr="00C953FE">
        <w:trPr>
          <w:cantSplit/>
        </w:trPr>
        <w:tc>
          <w:tcPr>
            <w:tcW w:w="1545" w:type="dxa"/>
            <w:gridSpan w:val="2"/>
          </w:tcPr>
          <w:p w14:paraId="1EC1FFB4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137B6D3E" w14:textId="10F94868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7/13</w:t>
            </w:r>
          </w:p>
        </w:tc>
        <w:tc>
          <w:tcPr>
            <w:tcW w:w="4184" w:type="dxa"/>
            <w:gridSpan w:val="2"/>
          </w:tcPr>
          <w:p w14:paraId="011A96A1" w14:textId="465B76E0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C953FE" w:rsidRPr="00C953FE" w14:paraId="062CA921" w14:textId="77777777" w:rsidTr="00C953FE">
        <w:trPr>
          <w:cantSplit/>
        </w:trPr>
        <w:tc>
          <w:tcPr>
            <w:tcW w:w="9639" w:type="dxa"/>
            <w:gridSpan w:val="7"/>
          </w:tcPr>
          <w:p w14:paraId="56D00A6C" w14:textId="7F82F972" w:rsidR="00C953FE" w:rsidRPr="00C953FE" w:rsidRDefault="00C953FE" w:rsidP="00C953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Ref.: TD193/PLEN</w:t>
            </w:r>
            <w:r w:rsid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Annex 1</w:t>
            </w:r>
          </w:p>
        </w:tc>
      </w:tr>
      <w:tr w:rsidR="00C953FE" w:rsidRPr="00C953FE" w14:paraId="699C45C6" w14:textId="77777777" w:rsidTr="00C953FE">
        <w:trPr>
          <w:cantSplit/>
        </w:trPr>
        <w:tc>
          <w:tcPr>
            <w:tcW w:w="1545" w:type="dxa"/>
            <w:gridSpan w:val="2"/>
          </w:tcPr>
          <w:p w14:paraId="7A610CEF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83A24A2" w14:textId="7CCCA45E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C953FE" w:rsidRPr="00C953FE" w14:paraId="0785632F" w14:textId="77777777" w:rsidTr="00C953F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B2D9E90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028C7CB" w14:textId="3E1598FF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 xml:space="preserve">LS on initiation of a new work item ITU-T </w:t>
            </w:r>
            <w:proofErr w:type="spellStart"/>
            <w:r w:rsidRPr="00C953FE">
              <w:rPr>
                <w:rFonts w:ascii="Times New Roman" w:hAnsi="Times New Roman"/>
                <w:sz w:val="24"/>
                <w:szCs w:val="24"/>
              </w:rPr>
              <w:t>Y.bDDN</w:t>
            </w:r>
            <w:proofErr w:type="spellEnd"/>
            <w:r w:rsidRPr="00C953F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953FE">
              <w:rPr>
                <w:rFonts w:ascii="Times New Roman" w:hAnsi="Times New Roman"/>
                <w:sz w:val="24"/>
                <w:szCs w:val="24"/>
              </w:rPr>
              <w:t>Mec</w:t>
            </w:r>
            <w:proofErr w:type="spellEnd"/>
            <w:r w:rsidRPr="00C953FE">
              <w:rPr>
                <w:rFonts w:ascii="Times New Roman" w:hAnsi="Times New Roman"/>
                <w:sz w:val="24"/>
                <w:szCs w:val="24"/>
              </w:rPr>
              <w:t xml:space="preserve">-IPP “Big data driven networking </w:t>
            </w:r>
            <w:r w:rsidR="00964A2A">
              <w:rPr>
                <w:rFonts w:ascii="Times New Roman" w:hAnsi="Times New Roman"/>
                <w:sz w:val="24"/>
                <w:szCs w:val="24"/>
              </w:rPr>
              <w:t>–</w:t>
            </w:r>
            <w:r w:rsidRPr="00C953FE">
              <w:rPr>
                <w:rFonts w:ascii="Times New Roman" w:hAnsi="Times New Roman"/>
                <w:sz w:val="24"/>
                <w:szCs w:val="24"/>
              </w:rPr>
              <w:t xml:space="preserve"> mechanism</w:t>
            </w:r>
            <w:r w:rsidR="00964A2A">
              <w:rPr>
                <w:rFonts w:ascii="Times New Roman" w:hAnsi="Times New Roman"/>
                <w:sz w:val="24"/>
                <w:szCs w:val="24"/>
              </w:rPr>
              <w:t xml:space="preserve"> for</w:t>
            </w:r>
            <w:r w:rsidRPr="00C953FE">
              <w:rPr>
                <w:rFonts w:ascii="Times New Roman" w:hAnsi="Times New Roman"/>
                <w:sz w:val="24"/>
                <w:szCs w:val="24"/>
              </w:rPr>
              <w:t xml:space="preserve"> customer-oriented intent perception and processing”</w:t>
            </w:r>
          </w:p>
        </w:tc>
      </w:tr>
      <w:bookmarkEnd w:id="1"/>
      <w:bookmarkEnd w:id="8"/>
      <w:tr w:rsidR="002D1921" w:rsidRPr="00447D90" w14:paraId="7F556E30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42AF714" w14:textId="77777777" w:rsidR="002D1921" w:rsidRPr="00447D90" w:rsidRDefault="002D1921" w:rsidP="007A68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2D1921" w:rsidRPr="00447D90" w14:paraId="7FF8B186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B7122EC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0E557867" w14:textId="77777777" w:rsidR="002D1921" w:rsidRPr="00447D90" w:rsidRDefault="002D1921" w:rsidP="007A6834">
            <w:pPr>
              <w:pStyle w:val="LSForAction"/>
              <w:rPr>
                <w:szCs w:val="24"/>
                <w:lang w:eastAsia="zh-CN"/>
              </w:rPr>
            </w:pPr>
            <w:r w:rsidRPr="00447D90">
              <w:rPr>
                <w:szCs w:val="24"/>
                <w:lang w:eastAsia="zh-CN"/>
              </w:rPr>
              <w:t>-</w:t>
            </w:r>
          </w:p>
        </w:tc>
      </w:tr>
      <w:tr w:rsidR="002D1921" w:rsidRPr="00C17327" w14:paraId="528A8099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2BF6508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393A76C" w14:textId="77777777" w:rsidR="002D1921" w:rsidRPr="00447D90" w:rsidRDefault="002D1921" w:rsidP="007A6834">
            <w:pPr>
              <w:pStyle w:val="LSForInfo"/>
              <w:rPr>
                <w:b w:val="0"/>
                <w:bCs w:val="0"/>
                <w:szCs w:val="24"/>
                <w:lang w:val="fr-FR"/>
              </w:rPr>
            </w:pPr>
            <w:r w:rsidRPr="00447D90">
              <w:rPr>
                <w:b w:val="0"/>
                <w:bCs w:val="0"/>
                <w:szCs w:val="24"/>
                <w:lang w:val="da-DK" w:eastAsia="zh-CN"/>
              </w:rPr>
              <w:t>3GPP SA WG5, ETSI ENI ISG</w:t>
            </w:r>
          </w:p>
        </w:tc>
      </w:tr>
      <w:tr w:rsidR="002D1921" w:rsidRPr="00447D90" w14:paraId="7CFB6882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6745E6C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512" w:type="dxa"/>
            <w:gridSpan w:val="3"/>
          </w:tcPr>
          <w:p w14:paraId="59571632" w14:textId="61A549BE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ITU-T Study Group 13 meeting (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Geneva,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3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November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2023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D1921" w:rsidRPr="00447D90" w14:paraId="3FBDF393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3E53617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1B58FBBB" w14:textId="4C7428B5" w:rsidR="002D1921" w:rsidRPr="00F42401" w:rsidRDefault="00F42401" w:rsidP="007A6834">
            <w:pPr>
              <w:pStyle w:val="LSDeadline"/>
              <w:rPr>
                <w:b w:val="0"/>
                <w:bCs w:val="0"/>
                <w:szCs w:val="24"/>
              </w:rPr>
            </w:pPr>
            <w:r w:rsidRPr="00F42401">
              <w:rPr>
                <w:b w:val="0"/>
                <w:bCs w:val="0"/>
                <w:szCs w:val="24"/>
                <w:lang w:val="fr-CH" w:eastAsia="zh-CN"/>
              </w:rPr>
              <w:t>N/A</w:t>
            </w:r>
          </w:p>
        </w:tc>
      </w:tr>
      <w:tr w:rsidR="002D1921" w:rsidRPr="00447D90" w14:paraId="1ABC2B46" w14:textId="77777777" w:rsidTr="006D63A6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36228B" w14:textId="77777777" w:rsidR="002D1921" w:rsidRPr="00447D90" w:rsidRDefault="002D1921" w:rsidP="007A683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62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D82E06" w14:textId="77777777" w:rsidR="002D1921" w:rsidRPr="00447D90" w:rsidRDefault="00000000" w:rsidP="007A6834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997003386"/>
                <w:placeholder>
                  <w:docPart w:val="252AC8EF281840E7A30D8E90ADDF6223"/>
                </w:placeholder>
                <w:text w:multiLine="1"/>
              </w:sdtPr>
              <w:sdtContent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David Dai</w:t>
                </w:r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CICT (China Information Communication Technologies Group)</w:t>
                </w:r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050803327"/>
              <w:placeholder>
                <w:docPart w:val="8838FAAD3B0D4C21BF6221F6A17DDB56"/>
              </w:placeholder>
            </w:sdtPr>
            <w:sdtContent>
              <w:p w14:paraId="4027FCC1" w14:textId="5CFEF158" w:rsidR="00790107" w:rsidRPr="00447D90" w:rsidRDefault="002D1921" w:rsidP="007A6834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Tel: +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86-2787693442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br/>
                  <w:t>Fax: +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E-mail: </w:t>
                </w:r>
                <w:hyperlink r:id="rId9" w:history="1"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djy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</w:rPr>
                    <w:t>@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cict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</w:rPr>
                    <w:t>.c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om</w:t>
                  </w:r>
                </w:hyperlink>
              </w:p>
            </w:sdtContent>
          </w:sdt>
          <w:p w14:paraId="081EA568" w14:textId="77777777" w:rsidR="002D1921" w:rsidRPr="00447D90" w:rsidRDefault="002D1921" w:rsidP="007A6834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</w:tr>
    </w:tbl>
    <w:p w14:paraId="3FD4E184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D1921" w:rsidRPr="00447D90" w14:paraId="1B082AC9" w14:textId="77777777" w:rsidTr="007A6834">
        <w:trPr>
          <w:cantSplit/>
        </w:trPr>
        <w:tc>
          <w:tcPr>
            <w:tcW w:w="1641" w:type="dxa"/>
          </w:tcPr>
          <w:p w14:paraId="64DC4A8F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0FB0CFBD3B3A407EB011EDB6DB67E853"/>
            </w:placeholder>
            <w:text w:multiLine="1"/>
          </w:sdtPr>
          <w:sdtContent>
            <w:tc>
              <w:tcPr>
                <w:tcW w:w="8282" w:type="dxa"/>
              </w:tcPr>
              <w:p w14:paraId="72254655" w14:textId="13FFEE45" w:rsidR="002D1921" w:rsidRPr="00447D90" w:rsidRDefault="002D1921" w:rsidP="007A6834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 xml:space="preserve">This liaison statement informs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val="da-DK" w:eastAsia="zh-CN"/>
                  </w:rPr>
                  <w:t>3GPP SA WG5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and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val="da-DK" w:eastAsia="zh-CN"/>
                  </w:rPr>
                  <w:t>ETSI ENI ISG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about the initiation of a new work item “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Big data driven networking - mechanism f</w:t>
                </w:r>
                <w:r w:rsidR="00964A2A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or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customer-oriented intent perception and processing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”</w:t>
                </w:r>
                <w:r w:rsidR="00790107">
                  <w:rPr>
                    <w:rFonts w:ascii="Times New Roman" w:hAnsi="Times New Roman"/>
                    <w:sz w:val="24"/>
                    <w:szCs w:val="24"/>
                  </w:rPr>
                  <w:t>.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</w:tbl>
    <w:p w14:paraId="235E16E5" w14:textId="052F04CC" w:rsidR="002D1921" w:rsidRPr="00447D90" w:rsidRDefault="002D1921" w:rsidP="002D1921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447D90">
        <w:rPr>
          <w:rFonts w:ascii="Times New Roman" w:hAnsi="Times New Roman"/>
          <w:color w:val="000000"/>
          <w:sz w:val="24"/>
          <w:szCs w:val="24"/>
        </w:rPr>
        <w:t>ITU-T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447D90">
        <w:rPr>
          <w:rFonts w:ascii="Times New Roman" w:hAnsi="Times New Roman"/>
          <w:sz w:val="24"/>
          <w:szCs w:val="24"/>
          <w:lang w:eastAsia="zh-CN"/>
        </w:rPr>
        <w:t>Geneva,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23 October</w:t>
      </w:r>
      <w:r w:rsidR="00FF35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47D90">
        <w:rPr>
          <w:rFonts w:ascii="Times New Roman" w:hAnsi="Times New Roman"/>
          <w:sz w:val="24"/>
          <w:szCs w:val="24"/>
        </w:rPr>
        <w:t>-</w:t>
      </w:r>
      <w:r w:rsidR="00FF356D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3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November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2023</w:t>
      </w:r>
      <w:r w:rsidRPr="00447D90">
        <w:rPr>
          <w:rFonts w:ascii="Times New Roman" w:hAnsi="Times New Roman"/>
          <w:sz w:val="24"/>
          <w:szCs w:val="24"/>
        </w:rPr>
        <w:t>)</w:t>
      </w:r>
      <w:r w:rsidRPr="00447D90">
        <w:rPr>
          <w:rFonts w:ascii="Times New Roman" w:hAnsi="Times New Roman"/>
          <w:color w:val="000000"/>
          <w:sz w:val="24"/>
          <w:szCs w:val="24"/>
        </w:rPr>
        <w:t>, SG13 initiate</w:t>
      </w:r>
      <w:r w:rsidR="00FF356D">
        <w:rPr>
          <w:rFonts w:ascii="Times New Roman" w:hAnsi="Times New Roman"/>
          <w:color w:val="000000"/>
          <w:sz w:val="24"/>
          <w:szCs w:val="24"/>
        </w:rPr>
        <w:t>d</w:t>
      </w:r>
      <w:r w:rsidRPr="00447D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>a new work item on “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Big data driven networking - mechanism </w:t>
      </w:r>
      <w:r w:rsidR="00964A2A">
        <w:rPr>
          <w:rFonts w:ascii="Times New Roman" w:hAnsi="Times New Roman"/>
          <w:sz w:val="24"/>
          <w:szCs w:val="24"/>
          <w:lang w:eastAsia="zh-CN"/>
        </w:rPr>
        <w:t>for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447D90">
        <w:rPr>
          <w:rFonts w:ascii="Times New Roman" w:hAnsi="Times New Roman"/>
          <w:sz w:val="24"/>
          <w:szCs w:val="24"/>
        </w:rPr>
        <w:t xml:space="preserve">ITU-T 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Y.bDDN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Mec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-IPP</w:t>
      </w:r>
      <w:r w:rsidRPr="00447D90">
        <w:rPr>
          <w:rFonts w:ascii="Times New Roman" w:hAnsi="Times New Roman"/>
          <w:sz w:val="24"/>
          <w:szCs w:val="24"/>
        </w:rPr>
        <w:t xml:space="preserve">, </w:t>
      </w:r>
      <w:r w:rsidRPr="00447D90">
        <w:rPr>
          <w:rStyle w:val="Hyperlink"/>
          <w:rFonts w:ascii="Times New Roman" w:hAnsi="Times New Roman"/>
          <w:sz w:val="24"/>
          <w:szCs w:val="24"/>
          <w:lang w:eastAsia="zh-CN"/>
        </w:rPr>
        <w:t>SG13-</w:t>
      </w:r>
      <w:hyperlink r:id="rId10" w:history="1">
        <w:r w:rsidRPr="00447D90">
          <w:rPr>
            <w:rStyle w:val="Hyperlink"/>
            <w:rFonts w:ascii="Times New Roman" w:hAnsi="Times New Roman"/>
            <w:sz w:val="24"/>
            <w:szCs w:val="24"/>
          </w:rPr>
          <w:t>TD294/WP2</w:t>
        </w:r>
      </w:hyperlink>
      <w:r w:rsidRPr="00447D90">
        <w:rPr>
          <w:rStyle w:val="Hyperlink"/>
          <w:rFonts w:ascii="Times New Roman" w:hAnsi="Times New Roman"/>
          <w:sz w:val="24"/>
          <w:szCs w:val="24"/>
          <w:lang w:eastAsia="zh-CN"/>
        </w:rPr>
        <w:t>)</w:t>
      </w:r>
      <w:r w:rsidRPr="00447D90">
        <w:rPr>
          <w:rFonts w:ascii="Times New Roman" w:hAnsi="Times New Roman"/>
          <w:sz w:val="24"/>
          <w:szCs w:val="24"/>
        </w:rPr>
        <w:t xml:space="preserve">. </w:t>
      </w:r>
    </w:p>
    <w:p w14:paraId="6BA119AB" w14:textId="0A1A7A3A" w:rsidR="002D1921" w:rsidRPr="00447D90" w:rsidRDefault="002D1921" w:rsidP="002D1921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447D90">
        <w:rPr>
          <w:rFonts w:ascii="Times New Roman" w:hAnsi="Times New Roman"/>
          <w:sz w:val="24"/>
          <w:szCs w:val="24"/>
        </w:rPr>
        <w:t xml:space="preserve">ITU-T 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Y.bDDN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</w:t>
      </w:r>
      <w:proofErr w:type="spellStart"/>
      <w:r w:rsidRPr="00447D90">
        <w:rPr>
          <w:rFonts w:ascii="Times New Roman" w:hAnsi="Times New Roman"/>
          <w:sz w:val="24"/>
          <w:szCs w:val="24"/>
          <w:lang w:eastAsia="zh-CN"/>
        </w:rPr>
        <w:t>Mec</w:t>
      </w:r>
      <w:proofErr w:type="spellEnd"/>
      <w:r w:rsidRPr="00447D90">
        <w:rPr>
          <w:rFonts w:ascii="Times New Roman" w:hAnsi="Times New Roman"/>
          <w:sz w:val="24"/>
          <w:szCs w:val="24"/>
          <w:lang w:eastAsia="zh-CN"/>
        </w:rPr>
        <w:t>-IPP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aims to illustrate mechanism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f</w:t>
      </w:r>
      <w:r w:rsidR="00964A2A">
        <w:rPr>
          <w:rFonts w:ascii="Times New Roman" w:hAnsi="Times New Roman"/>
          <w:sz w:val="24"/>
          <w:szCs w:val="24"/>
          <w:lang w:eastAsia="zh-CN"/>
        </w:rPr>
        <w:t>or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 in </w:t>
      </w:r>
      <w:r w:rsidRPr="00447D90">
        <w:rPr>
          <w:rFonts w:ascii="Times New Roman" w:hAnsi="Times New Roman"/>
          <w:sz w:val="24"/>
          <w:szCs w:val="24"/>
        </w:rPr>
        <w:t>big data driven networking (</w:t>
      </w:r>
      <w:proofErr w:type="spellStart"/>
      <w:r w:rsidRPr="00447D90">
        <w:rPr>
          <w:rFonts w:ascii="Times New Roman" w:hAnsi="Times New Roman"/>
          <w:sz w:val="24"/>
          <w:szCs w:val="24"/>
        </w:rPr>
        <w:t>bDDN</w:t>
      </w:r>
      <w:proofErr w:type="spellEnd"/>
      <w:r w:rsidRPr="00447D90">
        <w:rPr>
          <w:rFonts w:ascii="Times New Roman" w:hAnsi="Times New Roman"/>
          <w:sz w:val="24"/>
          <w:szCs w:val="24"/>
        </w:rPr>
        <w:t>)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. </w:t>
      </w:r>
    </w:p>
    <w:p w14:paraId="1E62A418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eastAsia="zh-CN"/>
        </w:rPr>
      </w:pPr>
      <w:r w:rsidRPr="00447D90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447D90">
        <w:rPr>
          <w:rFonts w:ascii="Times New Roman" w:hAnsi="Times New Roman"/>
          <w:sz w:val="24"/>
          <w:szCs w:val="24"/>
          <w:lang w:eastAsia="ko-KR"/>
        </w:rPr>
        <w:t>Q</w:t>
      </w:r>
      <w:r w:rsidRPr="00447D90">
        <w:rPr>
          <w:rFonts w:ascii="Times New Roman" w:hAnsi="Times New Roman"/>
          <w:sz w:val="24"/>
          <w:szCs w:val="24"/>
          <w:lang w:eastAsia="zh-CN"/>
        </w:rPr>
        <w:t>7</w:t>
      </w:r>
      <w:r w:rsidRPr="00447D90">
        <w:rPr>
          <w:rFonts w:ascii="Times New Roman" w:hAnsi="Times New Roman"/>
          <w:sz w:val="24"/>
          <w:szCs w:val="24"/>
          <w:lang w:eastAsia="ko-KR"/>
        </w:rPr>
        <w:t>/</w:t>
      </w:r>
      <w:r w:rsidRPr="00447D90">
        <w:rPr>
          <w:rFonts w:ascii="Times New Roman" w:hAnsi="Times New Roman"/>
          <w:sz w:val="24"/>
          <w:szCs w:val="24"/>
          <w:lang w:eastAsia="zh-CN"/>
        </w:rPr>
        <w:t>13</w:t>
      </w:r>
      <w:r w:rsidRPr="00447D90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447D90">
        <w:rPr>
          <w:rFonts w:ascii="Times New Roman" w:hAnsi="Times New Roman"/>
          <w:sz w:val="24"/>
          <w:szCs w:val="24"/>
          <w:lang w:eastAsia="ko-KR"/>
        </w:rPr>
        <w:t>r</w:t>
      </w:r>
      <w:r w:rsidRPr="00447D90">
        <w:rPr>
          <w:rFonts w:ascii="Times New Roman" w:hAnsi="Times New Roman"/>
          <w:sz w:val="24"/>
          <w:szCs w:val="24"/>
        </w:rPr>
        <w:t xml:space="preserve"> attention and 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look forward to future </w:t>
      </w:r>
      <w:r w:rsidRPr="00447D90">
        <w:rPr>
          <w:rFonts w:ascii="Times New Roman" w:hAnsi="Times New Roman"/>
          <w:sz w:val="24"/>
          <w:szCs w:val="24"/>
        </w:rPr>
        <w:t xml:space="preserve">cooperation </w:t>
      </w:r>
      <w:r w:rsidRPr="00447D90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493DE0A5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</w:rPr>
      </w:pPr>
    </w:p>
    <w:p w14:paraId="65DFEF0F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eastAsia="ko-KR"/>
        </w:rPr>
      </w:pPr>
      <w:r w:rsidRPr="00447D90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447D90">
        <w:rPr>
          <w:rFonts w:ascii="Times New Roman" w:hAnsi="Times New Roman"/>
          <w:sz w:val="24"/>
          <w:szCs w:val="24"/>
          <w:lang w:eastAsia="ko-KR"/>
        </w:rPr>
        <w:t>:</w:t>
      </w:r>
    </w:p>
    <w:p w14:paraId="5AE2F979" w14:textId="622A11F2" w:rsidR="002D1921" w:rsidRPr="00447D90" w:rsidRDefault="00000000" w:rsidP="002D1921">
      <w:pPr>
        <w:rPr>
          <w:rFonts w:ascii="Times New Roman" w:hAnsi="Times New Roman"/>
          <w:sz w:val="24"/>
          <w:szCs w:val="24"/>
          <w:lang w:eastAsia="ko-KR"/>
        </w:rPr>
      </w:pPr>
      <w:hyperlink r:id="rId11" w:history="1">
        <w:r w:rsidR="0099546F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SG13-TD</w:t>
        </w:r>
        <w:r w:rsidR="00C953FE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294</w:t>
        </w:r>
        <w:r w:rsidR="0099546F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/</w:t>
        </w:r>
        <w:r w:rsidR="00C953FE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WP2</w:t>
        </w:r>
      </w:hyperlink>
      <w:r w:rsidR="00C953FE" w:rsidRPr="00447D90">
        <w:rPr>
          <w:rFonts w:ascii="Times New Roman" w:eastAsia="Malgun Gothic" w:hAnsi="Times New Roman"/>
          <w:sz w:val="24"/>
          <w:szCs w:val="24"/>
          <w:lang w:eastAsia="ko-KR"/>
        </w:rPr>
        <w:t>:</w:t>
      </w:r>
      <w:r w:rsidR="00F15955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D1921" w:rsidRPr="00447D90">
        <w:rPr>
          <w:sz w:val="24"/>
          <w:szCs w:val="24"/>
        </w:rPr>
        <w:t>D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raft new Recommendation </w:t>
      </w:r>
      <w:r w:rsidR="002D1921" w:rsidRPr="00447D90">
        <w:rPr>
          <w:rFonts w:ascii="Times New Roman" w:hAnsi="Times New Roman"/>
          <w:sz w:val="24"/>
          <w:szCs w:val="24"/>
        </w:rPr>
        <w:t xml:space="preserve">ITU-T </w:t>
      </w:r>
      <w:proofErr w:type="spellStart"/>
      <w:r w:rsidR="002D1921" w:rsidRPr="00447D90">
        <w:rPr>
          <w:rFonts w:ascii="Times New Roman" w:hAnsi="Times New Roman"/>
          <w:sz w:val="24"/>
          <w:szCs w:val="24"/>
          <w:lang w:eastAsia="zh-CN"/>
        </w:rPr>
        <w:t>Y.bDDN</w:t>
      </w:r>
      <w:proofErr w:type="spellEnd"/>
      <w:r w:rsidR="002D1921" w:rsidRPr="00447D90">
        <w:rPr>
          <w:rFonts w:ascii="Times New Roman" w:hAnsi="Times New Roman"/>
          <w:sz w:val="24"/>
          <w:szCs w:val="24"/>
          <w:lang w:eastAsia="zh-CN"/>
        </w:rPr>
        <w:t>-</w:t>
      </w:r>
      <w:proofErr w:type="spellStart"/>
      <w:r w:rsidR="002D1921" w:rsidRPr="00447D90">
        <w:rPr>
          <w:rFonts w:ascii="Times New Roman" w:hAnsi="Times New Roman"/>
          <w:sz w:val="24"/>
          <w:szCs w:val="24"/>
          <w:lang w:eastAsia="zh-CN"/>
        </w:rPr>
        <w:t>Mec</w:t>
      </w:r>
      <w:proofErr w:type="spellEnd"/>
      <w:r w:rsidR="002D1921" w:rsidRPr="00447D90">
        <w:rPr>
          <w:rFonts w:ascii="Times New Roman" w:hAnsi="Times New Roman"/>
          <w:sz w:val="24"/>
          <w:szCs w:val="24"/>
          <w:lang w:eastAsia="zh-CN"/>
        </w:rPr>
        <w:t>-IPP</w:t>
      </w:r>
      <w:r w:rsidR="002D1921" w:rsidRPr="00447D90">
        <w:rPr>
          <w:rFonts w:ascii="Times New Roman" w:hAnsi="Times New Roman"/>
          <w:sz w:val="24"/>
          <w:szCs w:val="24"/>
        </w:rPr>
        <w:t xml:space="preserve"> “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Big data driven networking - mechanism </w:t>
      </w:r>
      <w:r w:rsidR="00F15955">
        <w:rPr>
          <w:rFonts w:ascii="Times New Roman" w:hAnsi="Times New Roman"/>
          <w:sz w:val="24"/>
          <w:szCs w:val="24"/>
          <w:lang w:eastAsia="zh-CN"/>
        </w:rPr>
        <w:t>for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</w:t>
      </w:r>
      <w:r w:rsidR="002D1921" w:rsidRPr="00447D90">
        <w:rPr>
          <w:rFonts w:ascii="Times New Roman" w:hAnsi="Times New Roman"/>
          <w:sz w:val="24"/>
          <w:szCs w:val="24"/>
        </w:rPr>
        <w:t>”</w:t>
      </w:r>
    </w:p>
    <w:p w14:paraId="50898DC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</w:p>
    <w:p w14:paraId="481181B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</w:p>
    <w:p w14:paraId="62AACCB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  <w:r w:rsidRPr="00447D90">
        <w:rPr>
          <w:rFonts w:ascii="Times New Roman" w:hAnsi="Times New Roman"/>
          <w:sz w:val="24"/>
          <w:szCs w:val="24"/>
        </w:rPr>
        <w:t>_______________________</w:t>
      </w:r>
    </w:p>
    <w:p w14:paraId="4D7D0E0E" w14:textId="37AFD7AA" w:rsidR="00D22DE8" w:rsidRPr="00910E20" w:rsidRDefault="00D22DE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</w:rPr>
      </w:pPr>
    </w:p>
    <w:sectPr w:rsidR="00D22DE8" w:rsidRPr="00910E20" w:rsidSect="00C953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98B8" w14:textId="77777777" w:rsidR="00D2780F" w:rsidRDefault="00D2780F">
      <w:pPr>
        <w:spacing w:before="0"/>
      </w:pPr>
      <w:r>
        <w:separator/>
      </w:r>
    </w:p>
  </w:endnote>
  <w:endnote w:type="continuationSeparator" w:id="0">
    <w:p w14:paraId="46FE8756" w14:textId="77777777" w:rsidR="00D2780F" w:rsidRDefault="00D278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AA4A8" w14:textId="77777777" w:rsidR="00C17327" w:rsidRDefault="00C17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F5AB" w14:textId="77777777" w:rsidR="00C17327" w:rsidRDefault="00C17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8F02" w14:textId="77777777" w:rsidR="00C17327" w:rsidRDefault="00C17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70A3" w14:textId="77777777" w:rsidR="00D2780F" w:rsidRDefault="00D2780F">
      <w:pPr>
        <w:spacing w:before="0"/>
      </w:pPr>
      <w:r>
        <w:separator/>
      </w:r>
    </w:p>
  </w:footnote>
  <w:footnote w:type="continuationSeparator" w:id="0">
    <w:p w14:paraId="32921281" w14:textId="77777777" w:rsidR="00D2780F" w:rsidRDefault="00D278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47F1" w14:textId="77777777" w:rsidR="007602A5" w:rsidRDefault="007602A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8424" w14:textId="0685F00D" w:rsidR="007602A5" w:rsidRPr="00C953FE" w:rsidRDefault="00C953FE" w:rsidP="00C953FE">
    <w:pPr>
      <w:pStyle w:val="Header"/>
      <w:rPr>
        <w:rFonts w:ascii="Times New Roman" w:hAnsi="Times New Roman"/>
      </w:rPr>
    </w:pPr>
    <w:r w:rsidRPr="00C953FE">
      <w:rPr>
        <w:rFonts w:ascii="Times New Roman" w:hAnsi="Times New Roman"/>
      </w:rPr>
      <w:t xml:space="preserve">- </w:t>
    </w:r>
    <w:r w:rsidRPr="00C953FE">
      <w:rPr>
        <w:rFonts w:ascii="Times New Roman" w:hAnsi="Times New Roman"/>
      </w:rPr>
      <w:fldChar w:fldCharType="begin"/>
    </w:r>
    <w:r w:rsidRPr="00C953FE">
      <w:rPr>
        <w:rFonts w:ascii="Times New Roman" w:hAnsi="Times New Roman"/>
      </w:rPr>
      <w:instrText xml:space="preserve"> PAGE  \* MERGEFORMAT </w:instrText>
    </w:r>
    <w:r w:rsidRPr="00C953FE">
      <w:rPr>
        <w:rFonts w:ascii="Times New Roman" w:hAnsi="Times New Roman"/>
      </w:rPr>
      <w:fldChar w:fldCharType="separate"/>
    </w:r>
    <w:r w:rsidRPr="00C953FE">
      <w:rPr>
        <w:rFonts w:ascii="Times New Roman" w:hAnsi="Times New Roman"/>
        <w:noProof/>
      </w:rPr>
      <w:t>1</w:t>
    </w:r>
    <w:r w:rsidRPr="00C953FE">
      <w:rPr>
        <w:rFonts w:ascii="Times New Roman" w:hAnsi="Times New Roman"/>
      </w:rPr>
      <w:fldChar w:fldCharType="end"/>
    </w:r>
    <w:r w:rsidRPr="00C953FE">
      <w:rPr>
        <w:rFonts w:ascii="Times New Roman" w:hAnsi="Times New Roman"/>
      </w:rPr>
      <w:t xml:space="preserve"> -</w:t>
    </w:r>
  </w:p>
  <w:p w14:paraId="2C1C82F2" w14:textId="2207C6C9" w:rsidR="00C953FE" w:rsidRPr="00C953FE" w:rsidRDefault="00C953FE" w:rsidP="00C953FE">
    <w:pPr>
      <w:pStyle w:val="Header"/>
      <w:spacing w:after="240"/>
      <w:rPr>
        <w:rFonts w:ascii="Times New Roman" w:hAnsi="Times New Roman"/>
      </w:rPr>
    </w:pPr>
    <w:r w:rsidRPr="00C953FE">
      <w:rPr>
        <w:rFonts w:ascii="Times New Roman" w:hAnsi="Times New Roman"/>
      </w:rPr>
      <w:fldChar w:fldCharType="begin"/>
    </w:r>
    <w:r w:rsidRPr="00C953FE">
      <w:rPr>
        <w:rFonts w:ascii="Times New Roman" w:hAnsi="Times New Roman"/>
      </w:rPr>
      <w:instrText xml:space="preserve"> STYLEREF  Docnumber  </w:instrText>
    </w:r>
    <w:r w:rsidR="00C17327">
      <w:rPr>
        <w:rFonts w:ascii="Times New Roman" w:hAnsi="Times New Roman"/>
      </w:rPr>
      <w:fldChar w:fldCharType="separate"/>
    </w:r>
    <w:r w:rsidR="00C17327">
      <w:rPr>
        <w:rFonts w:ascii="Times New Roman" w:hAnsi="Times New Roman"/>
        <w:noProof/>
      </w:rPr>
      <w:t>SG13-LS141</w:t>
    </w:r>
    <w:r w:rsidRPr="00C953FE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6CE4C" w14:textId="6741AA41" w:rsidR="00C17327" w:rsidRDefault="00C17327" w:rsidP="00C1732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9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C17327">
      <w:rPr>
        <w:b/>
        <w:i/>
        <w:noProof/>
        <w:sz w:val="28"/>
      </w:rPr>
      <w:t>S5-240438</w:t>
    </w:r>
  </w:p>
  <w:p w14:paraId="2546B364" w14:textId="4944C357" w:rsidR="00C17327" w:rsidRPr="00C17327" w:rsidRDefault="00C17327" w:rsidP="00C1732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245CB77B" w14:textId="77777777" w:rsidR="00C17327" w:rsidRPr="00FB3E36" w:rsidRDefault="00C17327" w:rsidP="00C17327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13F7AD59" w14:textId="45C8DC34" w:rsidR="00C17327" w:rsidRDefault="00C17327" w:rsidP="00C17327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C17327">
      <w:rPr>
        <w:rFonts w:ascii="Arial" w:hAnsi="Arial"/>
        <w:b/>
        <w:lang w:val="en-US"/>
      </w:rPr>
      <w:t>ITU-T Study Group 13</w:t>
    </w:r>
  </w:p>
  <w:p w14:paraId="1FC1E3A2" w14:textId="1ABFDBA9" w:rsidR="00C17327" w:rsidRDefault="00C17327" w:rsidP="00C17327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C17327">
      <w:rPr>
        <w:rFonts w:ascii="Arial" w:hAnsi="Arial" w:cs="Arial"/>
        <w:b/>
      </w:rPr>
      <w:t xml:space="preserve">LS on initiation of a new work item ITU-T </w:t>
    </w:r>
    <w:proofErr w:type="spellStart"/>
    <w:r w:rsidRPr="00C17327">
      <w:rPr>
        <w:rFonts w:ascii="Arial" w:hAnsi="Arial" w:cs="Arial"/>
        <w:b/>
      </w:rPr>
      <w:t>Y.bDDN</w:t>
    </w:r>
    <w:proofErr w:type="spellEnd"/>
    <w:r w:rsidRPr="00C17327">
      <w:rPr>
        <w:rFonts w:ascii="Arial" w:hAnsi="Arial" w:cs="Arial"/>
        <w:b/>
      </w:rPr>
      <w:t>-</w:t>
    </w:r>
    <w:proofErr w:type="spellStart"/>
    <w:r w:rsidRPr="00C17327">
      <w:rPr>
        <w:rFonts w:ascii="Arial" w:hAnsi="Arial" w:cs="Arial"/>
        <w:b/>
      </w:rPr>
      <w:t>Mec</w:t>
    </w:r>
    <w:proofErr w:type="spellEnd"/>
    <w:r w:rsidRPr="00C17327">
      <w:rPr>
        <w:rFonts w:ascii="Arial" w:hAnsi="Arial" w:cs="Arial"/>
        <w:b/>
      </w:rPr>
      <w:t>-IPP “Big data driven networking – mechanism for customer-oriented intent perception and processing”</w:t>
    </w:r>
  </w:p>
  <w:p w14:paraId="6C468F72" w14:textId="77777777" w:rsidR="00C17327" w:rsidRDefault="00C17327" w:rsidP="00C17327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69FA0132" w14:textId="7D0DCE5C" w:rsidR="00C17327" w:rsidRDefault="00C17327" w:rsidP="00C17327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C17327">
      <w:rPr>
        <w:rFonts w:ascii="Arial" w:hAnsi="Arial"/>
        <w:b/>
      </w:rPr>
      <w:t>6.1</w:t>
    </w:r>
  </w:p>
  <w:bookmarkEnd w:id="9"/>
  <w:p w14:paraId="3BB33774" w14:textId="77777777" w:rsidR="00C17327" w:rsidRDefault="00C17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D48DE6"/>
    <w:multiLevelType w:val="singleLevel"/>
    <w:tmpl w:val="B9D48DE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71EDF25"/>
    <w:multiLevelType w:val="singleLevel"/>
    <w:tmpl w:val="C71EDF2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3C3C78F"/>
    <w:multiLevelType w:val="singleLevel"/>
    <w:tmpl w:val="E3C3C78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4AD213E"/>
    <w:multiLevelType w:val="hybridMultilevel"/>
    <w:tmpl w:val="DF60060C"/>
    <w:lvl w:ilvl="0" w:tplc="A588F8D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C2B622"/>
    <w:multiLevelType w:val="singleLevel"/>
    <w:tmpl w:val="0CC2B62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33E58FF"/>
    <w:multiLevelType w:val="hybridMultilevel"/>
    <w:tmpl w:val="D1E01792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7" w15:restartNumberingAfterBreak="0">
    <w:nsid w:val="13C80593"/>
    <w:multiLevelType w:val="hybridMultilevel"/>
    <w:tmpl w:val="2740375E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8" w15:restartNumberingAfterBreak="0">
    <w:nsid w:val="2963657F"/>
    <w:multiLevelType w:val="multilevel"/>
    <w:tmpl w:val="2963657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1D17C1"/>
    <w:multiLevelType w:val="multilevel"/>
    <w:tmpl w:val="2C1D17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1E3386"/>
    <w:multiLevelType w:val="multilevel"/>
    <w:tmpl w:val="371E3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264258"/>
    <w:multiLevelType w:val="multilevel"/>
    <w:tmpl w:val="38264258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305F"/>
    <w:multiLevelType w:val="multilevel"/>
    <w:tmpl w:val="396C305F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3B086190"/>
    <w:multiLevelType w:val="multilevel"/>
    <w:tmpl w:val="3B08619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0325FD"/>
    <w:multiLevelType w:val="multilevel"/>
    <w:tmpl w:val="420325FD"/>
    <w:lvl w:ilvl="0">
      <w:start w:val="1"/>
      <w:numFmt w:val="bullet"/>
      <w:lvlText w:val=""/>
      <w:lvlJc w:val="left"/>
      <w:pPr>
        <w:ind w:left="78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17" w15:restartNumberingAfterBreak="0">
    <w:nsid w:val="475E1DCB"/>
    <w:multiLevelType w:val="multilevel"/>
    <w:tmpl w:val="475E1DCB"/>
    <w:lvl w:ilvl="0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A74B7F"/>
    <w:multiLevelType w:val="multilevel"/>
    <w:tmpl w:val="49A74B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D2534"/>
    <w:multiLevelType w:val="hybridMultilevel"/>
    <w:tmpl w:val="FA2284A8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0" w15:restartNumberingAfterBreak="0">
    <w:nsid w:val="4E46BCAF"/>
    <w:multiLevelType w:val="singleLevel"/>
    <w:tmpl w:val="4E46BCAF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514A5A53"/>
    <w:multiLevelType w:val="multilevel"/>
    <w:tmpl w:val="EA6A625E"/>
    <w:lvl w:ilvl="0">
      <w:start w:val="1"/>
      <w:numFmt w:val="bullet"/>
      <w:lvlText w:val=""/>
      <w:lvlJc w:val="left"/>
      <w:pPr>
        <w:tabs>
          <w:tab w:val="num" w:pos="1551"/>
        </w:tabs>
        <w:ind w:left="1191" w:firstLine="0"/>
      </w:pPr>
      <w:rPr>
        <w:rFonts w:ascii="Symbol" w:hAnsi="Symbol" w:hint="default"/>
        <w:b/>
        <w:i w:val="0"/>
        <w:sz w:val="24"/>
        <w:szCs w:val="22"/>
      </w:rPr>
    </w:lvl>
    <w:lvl w:ilvl="1">
      <w:start w:val="1"/>
      <w:numFmt w:val="decimal"/>
      <w:lvlText w:val="%1.%2"/>
      <w:lvlJc w:val="left"/>
      <w:pPr>
        <w:tabs>
          <w:tab w:val="num" w:pos="1767"/>
        </w:tabs>
        <w:ind w:left="1767" w:hanging="576"/>
      </w:pPr>
    </w:lvl>
    <w:lvl w:ilvl="2">
      <w:start w:val="1"/>
      <w:numFmt w:val="decimal"/>
      <w:lvlText w:val="%1.%2.%3"/>
      <w:lvlJc w:val="left"/>
      <w:pPr>
        <w:tabs>
          <w:tab w:val="num" w:pos="1191"/>
        </w:tabs>
        <w:ind w:left="1191" w:firstLine="0"/>
      </w:pPr>
    </w:lvl>
    <w:lvl w:ilvl="3">
      <w:start w:val="1"/>
      <w:numFmt w:val="decimal"/>
      <w:lvlText w:val="%1.2.1.3"/>
      <w:lvlJc w:val="left"/>
      <w:pPr>
        <w:tabs>
          <w:tab w:val="num" w:pos="1911"/>
        </w:tabs>
        <w:ind w:left="1551" w:hanging="360"/>
      </w:pPr>
    </w:lvl>
    <w:lvl w:ilvl="4">
      <w:start w:val="1"/>
      <w:numFmt w:val="decimal"/>
      <w:lvlText w:val="%1.%2.%3.%4.%5"/>
      <w:lvlJc w:val="left"/>
      <w:pPr>
        <w:tabs>
          <w:tab w:val="num" w:pos="2199"/>
        </w:tabs>
        <w:ind w:left="2199" w:hanging="1008"/>
      </w:pPr>
    </w:lvl>
    <w:lvl w:ilvl="5">
      <w:start w:val="1"/>
      <w:numFmt w:val="decimal"/>
      <w:lvlText w:val="%1.%2.%3.%4.%5.%6"/>
      <w:lvlJc w:val="left"/>
      <w:pPr>
        <w:tabs>
          <w:tab w:val="num" w:pos="2343"/>
        </w:tabs>
        <w:ind w:left="2343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87"/>
        </w:tabs>
        <w:ind w:left="248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631"/>
        </w:tabs>
        <w:ind w:left="26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75"/>
        </w:tabs>
        <w:ind w:left="2775" w:hanging="1584"/>
      </w:pPr>
    </w:lvl>
  </w:abstractNum>
  <w:abstractNum w:abstractNumId="22" w15:restartNumberingAfterBreak="0">
    <w:nsid w:val="52426601"/>
    <w:multiLevelType w:val="multilevel"/>
    <w:tmpl w:val="52426601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E8265C7"/>
    <w:multiLevelType w:val="multilevel"/>
    <w:tmpl w:val="5E8265C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201EFC"/>
    <w:multiLevelType w:val="multilevel"/>
    <w:tmpl w:val="6A201EF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717853B3"/>
    <w:multiLevelType w:val="multilevel"/>
    <w:tmpl w:val="717853B3"/>
    <w:lvl w:ilvl="0">
      <w:start w:val="1"/>
      <w:numFmt w:val="bullet"/>
      <w:lvlText w:val="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895356827">
    <w:abstractNumId w:val="9"/>
  </w:num>
  <w:num w:numId="2" w16cid:durableId="369768124">
    <w:abstractNumId w:val="24"/>
  </w:num>
  <w:num w:numId="3" w16cid:durableId="1190601617">
    <w:abstractNumId w:val="16"/>
  </w:num>
  <w:num w:numId="4" w16cid:durableId="1685789700">
    <w:abstractNumId w:val="12"/>
  </w:num>
  <w:num w:numId="5" w16cid:durableId="689994413">
    <w:abstractNumId w:val="18"/>
  </w:num>
  <w:num w:numId="6" w16cid:durableId="1021976485">
    <w:abstractNumId w:val="25"/>
  </w:num>
  <w:num w:numId="7" w16cid:durableId="520360896">
    <w:abstractNumId w:val="5"/>
  </w:num>
  <w:num w:numId="8" w16cid:durableId="2036617378">
    <w:abstractNumId w:val="15"/>
  </w:num>
  <w:num w:numId="9" w16cid:durableId="1640769819">
    <w:abstractNumId w:val="17"/>
  </w:num>
  <w:num w:numId="10" w16cid:durableId="1231774529">
    <w:abstractNumId w:val="13"/>
  </w:num>
  <w:num w:numId="11" w16cid:durableId="1379474295">
    <w:abstractNumId w:val="23"/>
  </w:num>
  <w:num w:numId="12" w16cid:durableId="1941864081">
    <w:abstractNumId w:val="8"/>
  </w:num>
  <w:num w:numId="13" w16cid:durableId="2135559892">
    <w:abstractNumId w:val="2"/>
  </w:num>
  <w:num w:numId="14" w16cid:durableId="192229544">
    <w:abstractNumId w:val="1"/>
  </w:num>
  <w:num w:numId="15" w16cid:durableId="1810975164">
    <w:abstractNumId w:val="10"/>
  </w:num>
  <w:num w:numId="16" w16cid:durableId="440343908">
    <w:abstractNumId w:val="11"/>
  </w:num>
  <w:num w:numId="17" w16cid:durableId="909728736">
    <w:abstractNumId w:val="20"/>
  </w:num>
  <w:num w:numId="18" w16cid:durableId="148755120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401753214">
    <w:abstractNumId w:val="4"/>
  </w:num>
  <w:num w:numId="20" w16cid:durableId="1902717744">
    <w:abstractNumId w:val="3"/>
  </w:num>
  <w:num w:numId="21" w16cid:durableId="1418211284">
    <w:abstractNumId w:val="22"/>
  </w:num>
  <w:num w:numId="22" w16cid:durableId="1708725455">
    <w:abstractNumId w:val="14"/>
  </w:num>
  <w:num w:numId="23" w16cid:durableId="1777940367">
    <w:abstractNumId w:val="0"/>
  </w:num>
  <w:num w:numId="24" w16cid:durableId="1151748562">
    <w:abstractNumId w:val="6"/>
  </w:num>
  <w:num w:numId="25" w16cid:durableId="404497628">
    <w:abstractNumId w:val="7"/>
  </w:num>
  <w:num w:numId="26" w16cid:durableId="594021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TAzt7Q0M7W0sDRR0lEKTi0uzszPAykwrAUAH08bFCwAAAA="/>
    <w:docVar w:name="commondata" w:val="eyJoZGlkIjoiODIwNmQwOWI0ZDUyNDgyNmExMzE1MmJjMzhiNWY2NGMifQ=="/>
  </w:docVars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25A7B"/>
    <w:rsid w:val="0002622F"/>
    <w:rsid w:val="00026977"/>
    <w:rsid w:val="000305E1"/>
    <w:rsid w:val="00030CEB"/>
    <w:rsid w:val="00040FCE"/>
    <w:rsid w:val="00041CEB"/>
    <w:rsid w:val="000473DF"/>
    <w:rsid w:val="00050A36"/>
    <w:rsid w:val="00053AD3"/>
    <w:rsid w:val="00057223"/>
    <w:rsid w:val="00062DF0"/>
    <w:rsid w:val="000649D7"/>
    <w:rsid w:val="00067FCB"/>
    <w:rsid w:val="0007070A"/>
    <w:rsid w:val="000725DD"/>
    <w:rsid w:val="00073152"/>
    <w:rsid w:val="00076490"/>
    <w:rsid w:val="00085A93"/>
    <w:rsid w:val="000877A6"/>
    <w:rsid w:val="000903B9"/>
    <w:rsid w:val="00093879"/>
    <w:rsid w:val="000939B6"/>
    <w:rsid w:val="00095667"/>
    <w:rsid w:val="000957BD"/>
    <w:rsid w:val="00096C2F"/>
    <w:rsid w:val="000A402E"/>
    <w:rsid w:val="000A7199"/>
    <w:rsid w:val="000A7459"/>
    <w:rsid w:val="000A7D55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AE4"/>
    <w:rsid w:val="000E0E7C"/>
    <w:rsid w:val="000E271C"/>
    <w:rsid w:val="000E4195"/>
    <w:rsid w:val="000E6609"/>
    <w:rsid w:val="000E7B5E"/>
    <w:rsid w:val="000F1B4B"/>
    <w:rsid w:val="000F4B2E"/>
    <w:rsid w:val="000F63DE"/>
    <w:rsid w:val="000F6D51"/>
    <w:rsid w:val="00111E21"/>
    <w:rsid w:val="00115DF1"/>
    <w:rsid w:val="00120B55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412C"/>
    <w:rsid w:val="00150FE5"/>
    <w:rsid w:val="00156DFF"/>
    <w:rsid w:val="00156F66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500B"/>
    <w:rsid w:val="001850FC"/>
    <w:rsid w:val="00185290"/>
    <w:rsid w:val="00185B5D"/>
    <w:rsid w:val="001863B9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39A4"/>
    <w:rsid w:val="001C3CDB"/>
    <w:rsid w:val="001C4B8C"/>
    <w:rsid w:val="001C57E2"/>
    <w:rsid w:val="001D0985"/>
    <w:rsid w:val="001D2128"/>
    <w:rsid w:val="001D7F68"/>
    <w:rsid w:val="001E019B"/>
    <w:rsid w:val="001E2029"/>
    <w:rsid w:val="001E482E"/>
    <w:rsid w:val="001E50C0"/>
    <w:rsid w:val="001F06A6"/>
    <w:rsid w:val="001F6AC6"/>
    <w:rsid w:val="00202DC1"/>
    <w:rsid w:val="002039F5"/>
    <w:rsid w:val="00205F2B"/>
    <w:rsid w:val="00206F31"/>
    <w:rsid w:val="0020709B"/>
    <w:rsid w:val="002116EE"/>
    <w:rsid w:val="0021565E"/>
    <w:rsid w:val="0021661A"/>
    <w:rsid w:val="002169B6"/>
    <w:rsid w:val="00217A03"/>
    <w:rsid w:val="00220A99"/>
    <w:rsid w:val="00223220"/>
    <w:rsid w:val="00223AF5"/>
    <w:rsid w:val="00224DA1"/>
    <w:rsid w:val="00226D6C"/>
    <w:rsid w:val="002271B0"/>
    <w:rsid w:val="002303F2"/>
    <w:rsid w:val="002309D8"/>
    <w:rsid w:val="002346FE"/>
    <w:rsid w:val="00241934"/>
    <w:rsid w:val="00243AFF"/>
    <w:rsid w:val="0024485F"/>
    <w:rsid w:val="00255C87"/>
    <w:rsid w:val="0026242A"/>
    <w:rsid w:val="00263CE7"/>
    <w:rsid w:val="00264BB6"/>
    <w:rsid w:val="00267A46"/>
    <w:rsid w:val="00276A4E"/>
    <w:rsid w:val="002813C4"/>
    <w:rsid w:val="00282A23"/>
    <w:rsid w:val="002871C8"/>
    <w:rsid w:val="00287BF1"/>
    <w:rsid w:val="00290CAB"/>
    <w:rsid w:val="00293F27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ACE"/>
    <w:rsid w:val="002D1921"/>
    <w:rsid w:val="002D1C9C"/>
    <w:rsid w:val="002D2D49"/>
    <w:rsid w:val="002D5053"/>
    <w:rsid w:val="002E0108"/>
    <w:rsid w:val="002E1B4F"/>
    <w:rsid w:val="002F2E67"/>
    <w:rsid w:val="002F6530"/>
    <w:rsid w:val="00300095"/>
    <w:rsid w:val="00301488"/>
    <w:rsid w:val="00305F5A"/>
    <w:rsid w:val="00310217"/>
    <w:rsid w:val="00310A09"/>
    <w:rsid w:val="003111F5"/>
    <w:rsid w:val="00315546"/>
    <w:rsid w:val="0031577B"/>
    <w:rsid w:val="00315B3D"/>
    <w:rsid w:val="00315EA6"/>
    <w:rsid w:val="003172EE"/>
    <w:rsid w:val="00326AA9"/>
    <w:rsid w:val="0032782E"/>
    <w:rsid w:val="003302F9"/>
    <w:rsid w:val="00330567"/>
    <w:rsid w:val="00337A98"/>
    <w:rsid w:val="00341B07"/>
    <w:rsid w:val="00345053"/>
    <w:rsid w:val="0034610C"/>
    <w:rsid w:val="00350914"/>
    <w:rsid w:val="00351DA5"/>
    <w:rsid w:val="00355574"/>
    <w:rsid w:val="00361174"/>
    <w:rsid w:val="003614F8"/>
    <w:rsid w:val="0036158D"/>
    <w:rsid w:val="00361BC7"/>
    <w:rsid w:val="003642D1"/>
    <w:rsid w:val="00365034"/>
    <w:rsid w:val="003652F0"/>
    <w:rsid w:val="003737FF"/>
    <w:rsid w:val="003739EE"/>
    <w:rsid w:val="00381986"/>
    <w:rsid w:val="00382489"/>
    <w:rsid w:val="0038260B"/>
    <w:rsid w:val="00383598"/>
    <w:rsid w:val="003839E7"/>
    <w:rsid w:val="00384E5D"/>
    <w:rsid w:val="00385641"/>
    <w:rsid w:val="00386A9D"/>
    <w:rsid w:val="00386F8C"/>
    <w:rsid w:val="00391081"/>
    <w:rsid w:val="003A22FF"/>
    <w:rsid w:val="003A33CB"/>
    <w:rsid w:val="003A71AF"/>
    <w:rsid w:val="003B2789"/>
    <w:rsid w:val="003B362E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3B34"/>
    <w:rsid w:val="003F3CFC"/>
    <w:rsid w:val="003F3DFC"/>
    <w:rsid w:val="004021A5"/>
    <w:rsid w:val="0040250E"/>
    <w:rsid w:val="00406326"/>
    <w:rsid w:val="00410441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6BDA"/>
    <w:rsid w:val="004275B6"/>
    <w:rsid w:val="0043037C"/>
    <w:rsid w:val="0043040C"/>
    <w:rsid w:val="004314A2"/>
    <w:rsid w:val="00432F9D"/>
    <w:rsid w:val="00435C16"/>
    <w:rsid w:val="00437C2E"/>
    <w:rsid w:val="00442C9B"/>
    <w:rsid w:val="00446E76"/>
    <w:rsid w:val="00447690"/>
    <w:rsid w:val="00447D90"/>
    <w:rsid w:val="004536E6"/>
    <w:rsid w:val="00453805"/>
    <w:rsid w:val="004551A7"/>
    <w:rsid w:val="00456114"/>
    <w:rsid w:val="00457964"/>
    <w:rsid w:val="00462660"/>
    <w:rsid w:val="004651E3"/>
    <w:rsid w:val="004748F4"/>
    <w:rsid w:val="00482703"/>
    <w:rsid w:val="00482E03"/>
    <w:rsid w:val="00482F84"/>
    <w:rsid w:val="00484B34"/>
    <w:rsid w:val="004854C2"/>
    <w:rsid w:val="00486C5A"/>
    <w:rsid w:val="00487269"/>
    <w:rsid w:val="00490124"/>
    <w:rsid w:val="00491C96"/>
    <w:rsid w:val="00491EEB"/>
    <w:rsid w:val="004940AB"/>
    <w:rsid w:val="004976A9"/>
    <w:rsid w:val="004A2416"/>
    <w:rsid w:val="004A26EA"/>
    <w:rsid w:val="004A2FEE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3CF9"/>
    <w:rsid w:val="004E413B"/>
    <w:rsid w:val="004E7DCA"/>
    <w:rsid w:val="004F0987"/>
    <w:rsid w:val="004F4800"/>
    <w:rsid w:val="004F5CD4"/>
    <w:rsid w:val="004F7071"/>
    <w:rsid w:val="004F71D5"/>
    <w:rsid w:val="00500F64"/>
    <w:rsid w:val="00501DCA"/>
    <w:rsid w:val="00501F4A"/>
    <w:rsid w:val="0050226E"/>
    <w:rsid w:val="00513A47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55BC"/>
    <w:rsid w:val="00532ADA"/>
    <w:rsid w:val="00532E5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7DBA"/>
    <w:rsid w:val="00547F1B"/>
    <w:rsid w:val="00552789"/>
    <w:rsid w:val="0055318D"/>
    <w:rsid w:val="005535A6"/>
    <w:rsid w:val="00556B3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6D0E"/>
    <w:rsid w:val="0057770B"/>
    <w:rsid w:val="0058175C"/>
    <w:rsid w:val="00583F9B"/>
    <w:rsid w:val="00584AFA"/>
    <w:rsid w:val="00585792"/>
    <w:rsid w:val="00586FD1"/>
    <w:rsid w:val="00591645"/>
    <w:rsid w:val="005A0FEA"/>
    <w:rsid w:val="005A569C"/>
    <w:rsid w:val="005B169F"/>
    <w:rsid w:val="005B724F"/>
    <w:rsid w:val="005B76A2"/>
    <w:rsid w:val="005C19B3"/>
    <w:rsid w:val="005C2CDC"/>
    <w:rsid w:val="005C580C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C2F"/>
    <w:rsid w:val="005F1A66"/>
    <w:rsid w:val="005F1D53"/>
    <w:rsid w:val="005F2C78"/>
    <w:rsid w:val="005F53AC"/>
    <w:rsid w:val="006006A3"/>
    <w:rsid w:val="00601975"/>
    <w:rsid w:val="00602A5A"/>
    <w:rsid w:val="00602F84"/>
    <w:rsid w:val="00610AE6"/>
    <w:rsid w:val="006115D9"/>
    <w:rsid w:val="00613910"/>
    <w:rsid w:val="006144E4"/>
    <w:rsid w:val="00617501"/>
    <w:rsid w:val="00622D0F"/>
    <w:rsid w:val="00624555"/>
    <w:rsid w:val="00632FCB"/>
    <w:rsid w:val="006423A7"/>
    <w:rsid w:val="0064622F"/>
    <w:rsid w:val="00650299"/>
    <w:rsid w:val="006511FE"/>
    <w:rsid w:val="006513DD"/>
    <w:rsid w:val="00651669"/>
    <w:rsid w:val="00651D8A"/>
    <w:rsid w:val="006550C0"/>
    <w:rsid w:val="00655A23"/>
    <w:rsid w:val="00655FC5"/>
    <w:rsid w:val="00655FDD"/>
    <w:rsid w:val="00656B96"/>
    <w:rsid w:val="00656D19"/>
    <w:rsid w:val="006575DE"/>
    <w:rsid w:val="006633C2"/>
    <w:rsid w:val="00664E1F"/>
    <w:rsid w:val="00670B08"/>
    <w:rsid w:val="00674841"/>
    <w:rsid w:val="00680D49"/>
    <w:rsid w:val="006820A1"/>
    <w:rsid w:val="006868F5"/>
    <w:rsid w:val="00687BD5"/>
    <w:rsid w:val="006907AE"/>
    <w:rsid w:val="00690BFB"/>
    <w:rsid w:val="006928AC"/>
    <w:rsid w:val="00694DB6"/>
    <w:rsid w:val="00694F7E"/>
    <w:rsid w:val="00695AD3"/>
    <w:rsid w:val="006A116C"/>
    <w:rsid w:val="006A184C"/>
    <w:rsid w:val="006A1B75"/>
    <w:rsid w:val="006A312C"/>
    <w:rsid w:val="006B0BFD"/>
    <w:rsid w:val="006B1EE1"/>
    <w:rsid w:val="006B3467"/>
    <w:rsid w:val="006B3596"/>
    <w:rsid w:val="006B3AF0"/>
    <w:rsid w:val="006B43D3"/>
    <w:rsid w:val="006B4EC7"/>
    <w:rsid w:val="006C44C1"/>
    <w:rsid w:val="006C53EB"/>
    <w:rsid w:val="006C5765"/>
    <w:rsid w:val="006C6271"/>
    <w:rsid w:val="006C6E0B"/>
    <w:rsid w:val="006D09A9"/>
    <w:rsid w:val="006D0E21"/>
    <w:rsid w:val="006D3A21"/>
    <w:rsid w:val="006D4085"/>
    <w:rsid w:val="006D49C0"/>
    <w:rsid w:val="006D63A6"/>
    <w:rsid w:val="006D6AF4"/>
    <w:rsid w:val="006D7202"/>
    <w:rsid w:val="006E1011"/>
    <w:rsid w:val="006E51C4"/>
    <w:rsid w:val="006E616B"/>
    <w:rsid w:val="006F0F05"/>
    <w:rsid w:val="006F1524"/>
    <w:rsid w:val="006F1CE2"/>
    <w:rsid w:val="006F2E8D"/>
    <w:rsid w:val="006F7BFE"/>
    <w:rsid w:val="0070462F"/>
    <w:rsid w:val="00705A47"/>
    <w:rsid w:val="007073DC"/>
    <w:rsid w:val="00710D11"/>
    <w:rsid w:val="0071223C"/>
    <w:rsid w:val="007131A2"/>
    <w:rsid w:val="00713CDB"/>
    <w:rsid w:val="007236A6"/>
    <w:rsid w:val="0072682D"/>
    <w:rsid w:val="0072755A"/>
    <w:rsid w:val="00727BA8"/>
    <w:rsid w:val="00737EA1"/>
    <w:rsid w:val="0074285D"/>
    <w:rsid w:val="0074650D"/>
    <w:rsid w:val="00753891"/>
    <w:rsid w:val="007542B3"/>
    <w:rsid w:val="0075739B"/>
    <w:rsid w:val="007602A5"/>
    <w:rsid w:val="00763687"/>
    <w:rsid w:val="00766333"/>
    <w:rsid w:val="00767D53"/>
    <w:rsid w:val="00776750"/>
    <w:rsid w:val="00776B72"/>
    <w:rsid w:val="007820C5"/>
    <w:rsid w:val="00783E10"/>
    <w:rsid w:val="00786948"/>
    <w:rsid w:val="00790107"/>
    <w:rsid w:val="007911CB"/>
    <w:rsid w:val="00792A3A"/>
    <w:rsid w:val="007A0207"/>
    <w:rsid w:val="007A3B5D"/>
    <w:rsid w:val="007B02EC"/>
    <w:rsid w:val="007B1B8E"/>
    <w:rsid w:val="007B3C48"/>
    <w:rsid w:val="007B3EC4"/>
    <w:rsid w:val="007B4B97"/>
    <w:rsid w:val="007C1CDE"/>
    <w:rsid w:val="007C2288"/>
    <w:rsid w:val="007C2F34"/>
    <w:rsid w:val="007C44D4"/>
    <w:rsid w:val="007D0DC2"/>
    <w:rsid w:val="007D2F64"/>
    <w:rsid w:val="007D56F1"/>
    <w:rsid w:val="007E139E"/>
    <w:rsid w:val="007E51DC"/>
    <w:rsid w:val="007F22D7"/>
    <w:rsid w:val="00801031"/>
    <w:rsid w:val="0080294C"/>
    <w:rsid w:val="00802953"/>
    <w:rsid w:val="00803F97"/>
    <w:rsid w:val="00804E9A"/>
    <w:rsid w:val="00807FF1"/>
    <w:rsid w:val="00810100"/>
    <w:rsid w:val="00812608"/>
    <w:rsid w:val="0081319F"/>
    <w:rsid w:val="00813FCE"/>
    <w:rsid w:val="00817BB4"/>
    <w:rsid w:val="00822581"/>
    <w:rsid w:val="008232CD"/>
    <w:rsid w:val="00825A30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52F97"/>
    <w:rsid w:val="00853918"/>
    <w:rsid w:val="008539A2"/>
    <w:rsid w:val="00857C67"/>
    <w:rsid w:val="008605A5"/>
    <w:rsid w:val="00862CC9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60D9"/>
    <w:rsid w:val="008979D8"/>
    <w:rsid w:val="008A0A55"/>
    <w:rsid w:val="008A3D8B"/>
    <w:rsid w:val="008A6916"/>
    <w:rsid w:val="008A7090"/>
    <w:rsid w:val="008A7743"/>
    <w:rsid w:val="008B0087"/>
    <w:rsid w:val="008B47AB"/>
    <w:rsid w:val="008C26B8"/>
    <w:rsid w:val="008C7E47"/>
    <w:rsid w:val="008D1F9A"/>
    <w:rsid w:val="008D5554"/>
    <w:rsid w:val="008D793B"/>
    <w:rsid w:val="008D79A4"/>
    <w:rsid w:val="008D7ED4"/>
    <w:rsid w:val="008E038E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20327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51309"/>
    <w:rsid w:val="0095168F"/>
    <w:rsid w:val="0095285C"/>
    <w:rsid w:val="00952B99"/>
    <w:rsid w:val="009560AB"/>
    <w:rsid w:val="00957761"/>
    <w:rsid w:val="00957A2F"/>
    <w:rsid w:val="00960310"/>
    <w:rsid w:val="009607B6"/>
    <w:rsid w:val="009616FE"/>
    <w:rsid w:val="00964A2A"/>
    <w:rsid w:val="00964CF0"/>
    <w:rsid w:val="0096744B"/>
    <w:rsid w:val="009711DE"/>
    <w:rsid w:val="00973CBF"/>
    <w:rsid w:val="00974459"/>
    <w:rsid w:val="00977A25"/>
    <w:rsid w:val="00980F76"/>
    <w:rsid w:val="00982084"/>
    <w:rsid w:val="00983A9C"/>
    <w:rsid w:val="00991A72"/>
    <w:rsid w:val="00992D52"/>
    <w:rsid w:val="00992E8B"/>
    <w:rsid w:val="0099546F"/>
    <w:rsid w:val="00995963"/>
    <w:rsid w:val="009A116C"/>
    <w:rsid w:val="009A1DC4"/>
    <w:rsid w:val="009A4488"/>
    <w:rsid w:val="009A54D9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5651"/>
    <w:rsid w:val="009D58B8"/>
    <w:rsid w:val="009D720A"/>
    <w:rsid w:val="009E13BC"/>
    <w:rsid w:val="009E498F"/>
    <w:rsid w:val="009E4F80"/>
    <w:rsid w:val="009E7EAF"/>
    <w:rsid w:val="009F12DC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5012"/>
    <w:rsid w:val="00A166A3"/>
    <w:rsid w:val="00A1765C"/>
    <w:rsid w:val="00A179A5"/>
    <w:rsid w:val="00A20D59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75E5A"/>
    <w:rsid w:val="00A8143C"/>
    <w:rsid w:val="00A8325A"/>
    <w:rsid w:val="00A8676D"/>
    <w:rsid w:val="00A9206C"/>
    <w:rsid w:val="00A9233F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FFD"/>
    <w:rsid w:val="00AB38D3"/>
    <w:rsid w:val="00AB68EB"/>
    <w:rsid w:val="00AC2918"/>
    <w:rsid w:val="00AC31EA"/>
    <w:rsid w:val="00AD30CE"/>
    <w:rsid w:val="00AD32BA"/>
    <w:rsid w:val="00AD32FB"/>
    <w:rsid w:val="00AD5453"/>
    <w:rsid w:val="00AD7192"/>
    <w:rsid w:val="00AE03A7"/>
    <w:rsid w:val="00AE04F2"/>
    <w:rsid w:val="00AE3998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204"/>
    <w:rsid w:val="00B143E2"/>
    <w:rsid w:val="00B20A67"/>
    <w:rsid w:val="00B226F6"/>
    <w:rsid w:val="00B263DA"/>
    <w:rsid w:val="00B30E7D"/>
    <w:rsid w:val="00B33E09"/>
    <w:rsid w:val="00B34BDA"/>
    <w:rsid w:val="00B4279B"/>
    <w:rsid w:val="00B45FC9"/>
    <w:rsid w:val="00B46C10"/>
    <w:rsid w:val="00B50540"/>
    <w:rsid w:val="00B537A8"/>
    <w:rsid w:val="00B57592"/>
    <w:rsid w:val="00B57728"/>
    <w:rsid w:val="00B60D37"/>
    <w:rsid w:val="00B61795"/>
    <w:rsid w:val="00B70109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6608"/>
    <w:rsid w:val="00B9685D"/>
    <w:rsid w:val="00BB0D50"/>
    <w:rsid w:val="00BB5581"/>
    <w:rsid w:val="00BB66C9"/>
    <w:rsid w:val="00BB7E82"/>
    <w:rsid w:val="00BC033A"/>
    <w:rsid w:val="00BC1B2A"/>
    <w:rsid w:val="00BC398D"/>
    <w:rsid w:val="00BC41E7"/>
    <w:rsid w:val="00BC5760"/>
    <w:rsid w:val="00BC7CCF"/>
    <w:rsid w:val="00BD38FF"/>
    <w:rsid w:val="00BD4DE3"/>
    <w:rsid w:val="00BD78D6"/>
    <w:rsid w:val="00BD7908"/>
    <w:rsid w:val="00BE1A8D"/>
    <w:rsid w:val="00BE3D05"/>
    <w:rsid w:val="00BE3E02"/>
    <w:rsid w:val="00BE3F36"/>
    <w:rsid w:val="00BE470B"/>
    <w:rsid w:val="00BF35F1"/>
    <w:rsid w:val="00BF6952"/>
    <w:rsid w:val="00BF72E2"/>
    <w:rsid w:val="00C0156D"/>
    <w:rsid w:val="00C018E7"/>
    <w:rsid w:val="00C13A07"/>
    <w:rsid w:val="00C14AAC"/>
    <w:rsid w:val="00C17327"/>
    <w:rsid w:val="00C22B26"/>
    <w:rsid w:val="00C24B52"/>
    <w:rsid w:val="00C25402"/>
    <w:rsid w:val="00C25538"/>
    <w:rsid w:val="00C30686"/>
    <w:rsid w:val="00C33923"/>
    <w:rsid w:val="00C34746"/>
    <w:rsid w:val="00C37424"/>
    <w:rsid w:val="00C413C8"/>
    <w:rsid w:val="00C46149"/>
    <w:rsid w:val="00C4675B"/>
    <w:rsid w:val="00C579DC"/>
    <w:rsid w:val="00C57A91"/>
    <w:rsid w:val="00C60568"/>
    <w:rsid w:val="00C641B0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953FE"/>
    <w:rsid w:val="00CA09B0"/>
    <w:rsid w:val="00CA2AA1"/>
    <w:rsid w:val="00CA4D9F"/>
    <w:rsid w:val="00CA567C"/>
    <w:rsid w:val="00CB43AF"/>
    <w:rsid w:val="00CB4926"/>
    <w:rsid w:val="00CB6571"/>
    <w:rsid w:val="00CC01C2"/>
    <w:rsid w:val="00CC2C3B"/>
    <w:rsid w:val="00CD4470"/>
    <w:rsid w:val="00CE218B"/>
    <w:rsid w:val="00CE37EC"/>
    <w:rsid w:val="00CE419E"/>
    <w:rsid w:val="00CE6341"/>
    <w:rsid w:val="00CE6FC8"/>
    <w:rsid w:val="00CF141F"/>
    <w:rsid w:val="00CF16E0"/>
    <w:rsid w:val="00CF1D31"/>
    <w:rsid w:val="00CF21F2"/>
    <w:rsid w:val="00CF4DBA"/>
    <w:rsid w:val="00CF5EBB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2780F"/>
    <w:rsid w:val="00D33EE4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796"/>
    <w:rsid w:val="00D565B5"/>
    <w:rsid w:val="00D60828"/>
    <w:rsid w:val="00D6377F"/>
    <w:rsid w:val="00D6546B"/>
    <w:rsid w:val="00D7232B"/>
    <w:rsid w:val="00D724B4"/>
    <w:rsid w:val="00D7262C"/>
    <w:rsid w:val="00D76FB6"/>
    <w:rsid w:val="00D7748C"/>
    <w:rsid w:val="00D80150"/>
    <w:rsid w:val="00D81CD9"/>
    <w:rsid w:val="00D82A2A"/>
    <w:rsid w:val="00D861B2"/>
    <w:rsid w:val="00D8683D"/>
    <w:rsid w:val="00D8684E"/>
    <w:rsid w:val="00D94496"/>
    <w:rsid w:val="00D9581D"/>
    <w:rsid w:val="00D97321"/>
    <w:rsid w:val="00DA3E91"/>
    <w:rsid w:val="00DA6274"/>
    <w:rsid w:val="00DA7519"/>
    <w:rsid w:val="00DB3E56"/>
    <w:rsid w:val="00DB6AC5"/>
    <w:rsid w:val="00DC23E3"/>
    <w:rsid w:val="00DC36AC"/>
    <w:rsid w:val="00DC4133"/>
    <w:rsid w:val="00DC4A91"/>
    <w:rsid w:val="00DC561F"/>
    <w:rsid w:val="00DC63BC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3488"/>
    <w:rsid w:val="00DF7577"/>
    <w:rsid w:val="00E01084"/>
    <w:rsid w:val="00E0115C"/>
    <w:rsid w:val="00E030C5"/>
    <w:rsid w:val="00E03A76"/>
    <w:rsid w:val="00E06CA9"/>
    <w:rsid w:val="00E106DF"/>
    <w:rsid w:val="00E13384"/>
    <w:rsid w:val="00E17CCC"/>
    <w:rsid w:val="00E20FD8"/>
    <w:rsid w:val="00E21FE2"/>
    <w:rsid w:val="00E223D7"/>
    <w:rsid w:val="00E25FB4"/>
    <w:rsid w:val="00E26EBA"/>
    <w:rsid w:val="00E27D7E"/>
    <w:rsid w:val="00E304AE"/>
    <w:rsid w:val="00E3102C"/>
    <w:rsid w:val="00E319EC"/>
    <w:rsid w:val="00E33124"/>
    <w:rsid w:val="00E34935"/>
    <w:rsid w:val="00E35A1F"/>
    <w:rsid w:val="00E40339"/>
    <w:rsid w:val="00E40E7B"/>
    <w:rsid w:val="00E414FB"/>
    <w:rsid w:val="00E42A3C"/>
    <w:rsid w:val="00E42E13"/>
    <w:rsid w:val="00E43148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2596"/>
    <w:rsid w:val="00E73068"/>
    <w:rsid w:val="00E731CF"/>
    <w:rsid w:val="00E7457E"/>
    <w:rsid w:val="00E757C8"/>
    <w:rsid w:val="00E81E5E"/>
    <w:rsid w:val="00E8537F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E6F"/>
    <w:rsid w:val="00EA789F"/>
    <w:rsid w:val="00EA7FF0"/>
    <w:rsid w:val="00EB072E"/>
    <w:rsid w:val="00EB195E"/>
    <w:rsid w:val="00EC0EF4"/>
    <w:rsid w:val="00EC0F1A"/>
    <w:rsid w:val="00EC21DF"/>
    <w:rsid w:val="00ED5A84"/>
    <w:rsid w:val="00ED6882"/>
    <w:rsid w:val="00EE1004"/>
    <w:rsid w:val="00EE12EF"/>
    <w:rsid w:val="00EE1D23"/>
    <w:rsid w:val="00EE32F5"/>
    <w:rsid w:val="00EE5650"/>
    <w:rsid w:val="00EE72FD"/>
    <w:rsid w:val="00EF13F0"/>
    <w:rsid w:val="00EF2CDC"/>
    <w:rsid w:val="00F06F85"/>
    <w:rsid w:val="00F07162"/>
    <w:rsid w:val="00F07607"/>
    <w:rsid w:val="00F15955"/>
    <w:rsid w:val="00F3278E"/>
    <w:rsid w:val="00F34452"/>
    <w:rsid w:val="00F37AB8"/>
    <w:rsid w:val="00F37F6B"/>
    <w:rsid w:val="00F40852"/>
    <w:rsid w:val="00F42401"/>
    <w:rsid w:val="00F42EF2"/>
    <w:rsid w:val="00F443AE"/>
    <w:rsid w:val="00F47DE8"/>
    <w:rsid w:val="00F54DF5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7754"/>
    <w:rsid w:val="00F906A8"/>
    <w:rsid w:val="00F9496A"/>
    <w:rsid w:val="00FA124A"/>
    <w:rsid w:val="00FA21D2"/>
    <w:rsid w:val="00FA26A0"/>
    <w:rsid w:val="00FA4BFD"/>
    <w:rsid w:val="00FA567D"/>
    <w:rsid w:val="00FA59EA"/>
    <w:rsid w:val="00FB3165"/>
    <w:rsid w:val="00FC08A6"/>
    <w:rsid w:val="00FC08DD"/>
    <w:rsid w:val="00FC2316"/>
    <w:rsid w:val="00FC25B6"/>
    <w:rsid w:val="00FC2CFD"/>
    <w:rsid w:val="00FD06C7"/>
    <w:rsid w:val="00FD2B1B"/>
    <w:rsid w:val="00FD383F"/>
    <w:rsid w:val="00FD3847"/>
    <w:rsid w:val="00FD7E06"/>
    <w:rsid w:val="00FE091D"/>
    <w:rsid w:val="00FE0A5D"/>
    <w:rsid w:val="00FE19B3"/>
    <w:rsid w:val="00FE40B2"/>
    <w:rsid w:val="00FE540B"/>
    <w:rsid w:val="00FF236F"/>
    <w:rsid w:val="00FF356D"/>
    <w:rsid w:val="00FF5FAE"/>
    <w:rsid w:val="00FF72AE"/>
    <w:rsid w:val="00FF7542"/>
    <w:rsid w:val="018D7E97"/>
    <w:rsid w:val="07E60301"/>
    <w:rsid w:val="0981674C"/>
    <w:rsid w:val="13497394"/>
    <w:rsid w:val="1ABA62F9"/>
    <w:rsid w:val="1EFD1EB8"/>
    <w:rsid w:val="3E887EA3"/>
    <w:rsid w:val="4206298C"/>
    <w:rsid w:val="538F3C48"/>
    <w:rsid w:val="54534E21"/>
    <w:rsid w:val="57090FD4"/>
    <w:rsid w:val="5AA059C2"/>
    <w:rsid w:val="65F37D52"/>
    <w:rsid w:val="6B746336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FACAF"/>
  <w15:docId w15:val="{18B2735E-D1B5-4F19-B476-6AAD6ACF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6" w:qFormat="1"/>
    <w:lsdException w:name="index 7" w:qFormat="1"/>
    <w:lsdException w:name="index 8" w:semiHidden="1" w:unhideWhenUsed="1"/>
    <w:lsdException w:name="index 9" w:semiHidden="1" w:unhideWhenUsed="1"/>
    <w:lsdException w:name="toc 1" w:qFormat="1"/>
    <w:lsdException w:name="toc 6" w:semiHidden="1"/>
    <w:lsdException w:name="toc 7" w:semiHidden="1" w:qFormat="1"/>
    <w:lsdException w:name="toc 8" w:semiHidden="1"/>
    <w:lsdException w:name="toc 9" w:semiHidden="1" w:unhideWhenUsed="1"/>
    <w:lsdException w:name="Normal Indent" w:qFormat="1"/>
    <w:lsdException w:name="annotation text" w:unhideWhenUsed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</w:style>
  <w:style w:type="paragraph" w:styleId="TOC3">
    <w:name w:val="toc 3"/>
    <w:basedOn w:val="TOC2"/>
    <w:next w:val="Normal"/>
  </w:style>
  <w:style w:type="paragraph" w:styleId="TOC2">
    <w:name w:val="toc 2"/>
    <w:basedOn w:val="TOC1"/>
    <w:next w:val="Normal"/>
    <w:pPr>
      <w:spacing w:before="120"/>
    </w:pPr>
  </w:style>
  <w:style w:type="paragraph" w:styleId="TOC1">
    <w:name w:val="toc 1"/>
    <w:basedOn w:val="Normal"/>
    <w:next w:val="Normal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qFormat/>
    <w:pPr>
      <w:ind w:left="1134"/>
    </w:pPr>
  </w:style>
  <w:style w:type="paragraph" w:styleId="Index5">
    <w:name w:val="index 5"/>
    <w:basedOn w:val="Normal"/>
    <w:next w:val="Normal"/>
    <w:pPr>
      <w:ind w:left="1132"/>
    </w:pPr>
  </w:style>
  <w:style w:type="paragraph" w:styleId="CommentText">
    <w:name w:val="annotation text"/>
    <w:basedOn w:val="Normal"/>
    <w:link w:val="CommentTextChar"/>
    <w:unhideWhenUsed/>
    <w:qFormat/>
    <w:rPr>
      <w:sz w:val="20"/>
    </w:rPr>
  </w:style>
  <w:style w:type="paragraph" w:styleId="Index6">
    <w:name w:val="index 6"/>
    <w:basedOn w:val="Normal"/>
    <w:next w:val="Normal"/>
    <w:qFormat/>
    <w:pPr>
      <w:ind w:left="1415"/>
    </w:pPr>
  </w:style>
  <w:style w:type="paragraph" w:styleId="BodyText3">
    <w:name w:val="Body Text 3"/>
    <w:basedOn w:val="Normal"/>
    <w:link w:val="BodyText3Char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qFormat/>
    <w:pPr>
      <w:ind w:left="849"/>
    </w:pPr>
  </w:style>
  <w:style w:type="paragraph" w:styleId="TOC5">
    <w:name w:val="toc 5"/>
    <w:basedOn w:val="TOC4"/>
    <w:next w:val="Normal"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semiHidden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qFormat/>
  </w:style>
  <w:style w:type="paragraph" w:styleId="Index1">
    <w:name w:val="index 1"/>
    <w:basedOn w:val="Normal"/>
    <w:next w:val="Normal"/>
    <w:semiHidden/>
    <w:qFormat/>
  </w:style>
  <w:style w:type="paragraph" w:styleId="FootnoteText">
    <w:name w:val="footnote text"/>
    <w:basedOn w:val="Normal"/>
    <w:pPr>
      <w:keepLines/>
      <w:tabs>
        <w:tab w:val="left" w:pos="255"/>
      </w:tabs>
    </w:pPr>
  </w:style>
  <w:style w:type="paragraph" w:styleId="TOC6">
    <w:name w:val="toc 6"/>
    <w:basedOn w:val="TOC4"/>
    <w:next w:val="Normal"/>
    <w:semiHidden/>
  </w:style>
  <w:style w:type="paragraph" w:styleId="Index7">
    <w:name w:val="index 7"/>
    <w:basedOn w:val="Normal"/>
    <w:next w:val="Normal"/>
    <w:qFormat/>
    <w:pPr>
      <w:ind w:left="1698"/>
    </w:pPr>
  </w:style>
  <w:style w:type="paragraph" w:styleId="BodyText2">
    <w:name w:val="Body Text 2"/>
    <w:basedOn w:val="Normal"/>
    <w:link w:val="BodyText2Char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</w:style>
  <w:style w:type="character" w:styleId="Hyperlink">
    <w:name w:val="Hyperlink"/>
    <w:aliases w:val="超链接1,超级链接,Style 58,하이퍼링크2,超?级链,하이퍼링크21,超????,超??级链Ú,fL????,fL?级,超??级链,CEO_Hyperlink,超?级链ïÈ,õ±?级链,õ±链ïÈ1,õ±???,超?级链?,Style?,S,超?级链Ú,’´?级链,’´????,’´??级链Ú,’´??级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Pr>
      <w:b/>
      <w:color w:val="auto"/>
      <w:sz w:val="20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Pr>
      <w:b w:val="0"/>
      <w:i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1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55A23"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  <w:rsid w:val="002D1921"/>
  </w:style>
  <w:style w:type="character" w:styleId="PlaceholderText">
    <w:name w:val="Placeholder Text"/>
    <w:basedOn w:val="DefaultParagraphFont"/>
    <w:uiPriority w:val="99"/>
    <w:rsid w:val="00293F27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88773D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RCoverPage">
    <w:name w:val="CR Cover Page"/>
    <w:rsid w:val="00C17327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2-SG13-231023-TD-WP2-0294/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itu.int/md/T22-SG13-231023-TD-WP2-0294/en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mailto:djy@cict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52AC8EF281840E7A30D8E90ADDF622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C949BD8-9F04-4E6B-816F-C1C9E4F12E9B}"/>
      </w:docPartPr>
      <w:docPartBody>
        <w:p w:rsidR="00A24FCB" w:rsidRDefault="007C76E4" w:rsidP="007C76E4">
          <w:pPr>
            <w:pStyle w:val="252AC8EF281840E7A30D8E90ADDF622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8838FAAD3B0D4C21BF6221F6A17DDB5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901C8B-D6FC-4BEB-BB61-771E3561781F}"/>
      </w:docPartPr>
      <w:docPartBody>
        <w:p w:rsidR="00A24FCB" w:rsidRDefault="007C76E4" w:rsidP="007C76E4">
          <w:pPr>
            <w:pStyle w:val="8838FAAD3B0D4C21BF6221F6A17DDB5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0FB0CFBD3B3A407EB011EDB6DB67E85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CD83EC-739A-493D-9A85-BECA4E53F8A5}"/>
      </w:docPartPr>
      <w:docPartBody>
        <w:p w:rsidR="00A24FCB" w:rsidRDefault="007C76E4" w:rsidP="007C76E4">
          <w:pPr>
            <w:pStyle w:val="0FB0CFBD3B3A407EB011EDB6DB67E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27A3" w:rsidRDefault="009A27A3">
      <w:pPr>
        <w:spacing w:line="240" w:lineRule="auto"/>
      </w:pPr>
      <w:r>
        <w:separator/>
      </w:r>
    </w:p>
  </w:endnote>
  <w:endnote w:type="continuationSeparator" w:id="0">
    <w:p w:rsidR="009A27A3" w:rsidRDefault="009A27A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27A3" w:rsidRDefault="009A27A3">
      <w:pPr>
        <w:spacing w:after="0"/>
      </w:pPr>
      <w:r>
        <w:separator/>
      </w:r>
    </w:p>
  </w:footnote>
  <w:footnote w:type="continuationSeparator" w:id="0">
    <w:p w:rsidR="009A27A3" w:rsidRDefault="009A27A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B0716"/>
    <w:rsid w:val="000C628B"/>
    <w:rsid w:val="001D19EA"/>
    <w:rsid w:val="002E55C4"/>
    <w:rsid w:val="003A2378"/>
    <w:rsid w:val="00512C16"/>
    <w:rsid w:val="005413E2"/>
    <w:rsid w:val="00545353"/>
    <w:rsid w:val="00696910"/>
    <w:rsid w:val="006C0AEC"/>
    <w:rsid w:val="006E6B48"/>
    <w:rsid w:val="007C76E4"/>
    <w:rsid w:val="00813DB5"/>
    <w:rsid w:val="00846181"/>
    <w:rsid w:val="009A27A3"/>
    <w:rsid w:val="00A13C72"/>
    <w:rsid w:val="00A24FCB"/>
    <w:rsid w:val="00BD5D40"/>
    <w:rsid w:val="00D21D65"/>
    <w:rsid w:val="00D264C8"/>
    <w:rsid w:val="00D44D4B"/>
    <w:rsid w:val="00E967F3"/>
    <w:rsid w:val="00F53BD7"/>
    <w:rsid w:val="00F53D02"/>
    <w:rsid w:val="00F81F6D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7C76E4"/>
  </w:style>
  <w:style w:type="paragraph" w:customStyle="1" w:styleId="252AC8EF281840E7A30D8E90ADDF6223">
    <w:name w:val="252AC8EF281840E7A30D8E90ADDF6223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8838FAAD3B0D4C21BF6221F6A17DDB56">
    <w:name w:val="8838FAAD3B0D4C21BF6221F6A17DDB56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0FB0CFBD3B3A407EB011EDB6DB67E853">
    <w:name w:val="0FB0CFBD3B3A407EB011EDB6DB67E853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C334-C37F-4B85-8342-ECD1B06E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9</TotalTime>
  <Pages>2</Pages>
  <Words>270</Words>
  <Characters>1541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SG3 Secretariat</dc:creator>
  <dc:description>SG11_Coll10_July2020-v1.docx  For: _x000d_Document date: _x000d_Saved by ITU51011599 at 11:10:37 on 27.04.20</dc:description>
  <cp:lastModifiedBy>Antoine Mouquet</cp:lastModifiedBy>
  <cp:revision>12</cp:revision>
  <cp:lastPrinted>2021-10-11T07:14:00Z</cp:lastPrinted>
  <dcterms:created xsi:type="dcterms:W3CDTF">2023-12-05T16:49:00Z</dcterms:created>
  <dcterms:modified xsi:type="dcterms:W3CDTF">2024-01-19T14:40:00Z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SG11_Coll10_July2020-v1.docx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KSOProductBuildVer">
    <vt:lpwstr>2052-11.1.0.13703</vt:lpwstr>
  </property>
  <property fmtid="{D5CDD505-2E9C-101B-9397-08002B2CF9AE}" pid="9" name="ICV">
    <vt:lpwstr>5F7A3FC0B36741B1A0D9E3B40D6433C2</vt:lpwstr>
  </property>
</Properties>
</file>